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John MARRYSE (MORRYSE)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 (fl.1505-6)</w:t>
      </w: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Preston beside Wingham, Kent.</w:t>
      </w: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 xml:space="preserve">         1505-6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F21" w:rsidRPr="00A828FA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15F21" w:rsidP="00715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F21" w:rsidRDefault="00715F21" w:rsidP="00564E3C">
      <w:pPr>
        <w:spacing w:after="0" w:line="240" w:lineRule="auto"/>
      </w:pPr>
      <w:r>
        <w:separator/>
      </w:r>
    </w:p>
  </w:endnote>
  <w:endnote w:type="continuationSeparator" w:id="0">
    <w:p w:rsidR="00715F21" w:rsidRDefault="00715F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15F21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F21" w:rsidRDefault="00715F21" w:rsidP="00564E3C">
      <w:pPr>
        <w:spacing w:after="0" w:line="240" w:lineRule="auto"/>
      </w:pPr>
      <w:r>
        <w:separator/>
      </w:r>
    </w:p>
  </w:footnote>
  <w:footnote w:type="continuationSeparator" w:id="0">
    <w:p w:rsidR="00715F21" w:rsidRDefault="00715F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21"/>
    <w:rsid w:val="00372DC6"/>
    <w:rsid w:val="00564E3C"/>
    <w:rsid w:val="0064591D"/>
    <w:rsid w:val="00715F2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FAE3E2-CF3E-4E76-AE5D-7D4EEA23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2015-11-13T20:44:00Z</dcterms:created>
  <dcterms:modified xsi:type="dcterms:W3CDTF">2015-11-13T20:45:00Z</dcterms:modified>
</cp:coreProperties>
</file>